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71B311E6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940A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940A7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71B311E6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940A7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940A7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8940A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8940A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8940A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8940A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8940A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8940A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14</cp:revision>
  <cp:lastPrinted>2011-03-04T19:05:00Z</cp:lastPrinted>
  <dcterms:created xsi:type="dcterms:W3CDTF">2014-01-02T13:42:00Z</dcterms:created>
  <dcterms:modified xsi:type="dcterms:W3CDTF">2023-01-06T17:14:00Z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